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1FA55343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3E0C65">
        <w:rPr>
          <w:b/>
          <w:bCs/>
          <w:color w:val="000000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3E0C65">
        <w:rPr>
          <w:color w:val="000000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="005E3B29" w:rsidRPr="003E0C65">
        <w:rPr>
          <w:color w:val="000000"/>
          <w:sz w:val="23"/>
          <w:szCs w:val="23"/>
        </w:rPr>
        <w:t xml:space="preserve">, </w:t>
      </w:r>
      <w:r w:rsidRPr="003E0C65">
        <w:rPr>
          <w:color w:val="000000"/>
          <w:sz w:val="23"/>
          <w:szCs w:val="23"/>
        </w:rPr>
        <w:t xml:space="preserve">именуемый </w:t>
      </w:r>
      <w:r w:rsidRPr="003E0C65">
        <w:rPr>
          <w:b/>
          <w:bCs/>
          <w:color w:val="000000"/>
          <w:sz w:val="23"/>
          <w:szCs w:val="23"/>
        </w:rPr>
        <w:t xml:space="preserve">"Арендодатель", </w:t>
      </w:r>
      <w:r w:rsidRPr="003E0C65">
        <w:rPr>
          <w:color w:val="000000"/>
          <w:sz w:val="23"/>
          <w:szCs w:val="23"/>
        </w:rPr>
        <w:t xml:space="preserve">с одной стороны, и </w:t>
      </w:r>
      <w:r w:rsidR="002A32B5" w:rsidRPr="003E0C65">
        <w:rPr>
          <w:b/>
          <w:color w:val="000000"/>
          <w:sz w:val="23"/>
          <w:szCs w:val="23"/>
        </w:rPr>
        <w:fldChar w:fldCharType="begin"/>
      </w:r>
      <w:r w:rsidR="002A32B5" w:rsidRPr="003E0C65">
        <w:rPr>
          <w:b/>
          <w:color w:val="000000"/>
          <w:sz w:val="23"/>
          <w:szCs w:val="23"/>
        </w:rPr>
        <w:instrText>DOCVARIABLE "SP_FUNC:</w:instrText>
      </w:r>
      <w:r w:rsidR="002A32B5" w:rsidRPr="003E0C65">
        <w:rPr>
          <w:color w:val="000000"/>
          <w:sz w:val="23"/>
          <w:szCs w:val="23"/>
        </w:rPr>
        <w:instrText xml:space="preserve"> </w:instrText>
      </w:r>
      <w:r w:rsidR="002A32B5" w:rsidRPr="003E0C65">
        <w:rPr>
          <w:b/>
          <w:color w:val="000000"/>
          <w:sz w:val="23"/>
          <w:szCs w:val="23"/>
        </w:rPr>
        <w:instrText xml:space="preserve">GetInfo_Ar (CONTEXT)" \* MERGEFORMAT </w:instrText>
      </w:r>
      <w:r w:rsidR="002A32B5" w:rsidRPr="003E0C65">
        <w:rPr>
          <w:b/>
          <w:color w:val="000000"/>
          <w:sz w:val="23"/>
          <w:szCs w:val="23"/>
        </w:rPr>
        <w:fldChar w:fldCharType="separate"/>
      </w:r>
      <w:r w:rsidR="00084910" w:rsidRPr="003E0C65">
        <w:rPr>
          <w:b/>
          <w:color w:val="000000"/>
          <w:sz w:val="23"/>
          <w:szCs w:val="23"/>
        </w:rPr>
        <w:t>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 года рождения, место рождения </w:t>
      </w:r>
      <w:r w:rsidR="00084910" w:rsidRPr="003E0C65">
        <w:rPr>
          <w:b/>
          <w:color w:val="000000"/>
          <w:sz w:val="23"/>
          <w:szCs w:val="23"/>
        </w:rPr>
        <w:t>________________________</w:t>
      </w:r>
      <w:r w:rsidR="00E95657" w:rsidRPr="003E0C65">
        <w:rPr>
          <w:b/>
          <w:color w:val="000000"/>
          <w:sz w:val="23"/>
          <w:szCs w:val="23"/>
        </w:rPr>
        <w:t xml:space="preserve">, пол </w:t>
      </w:r>
      <w:r w:rsidR="00084910" w:rsidRPr="003E0C65">
        <w:rPr>
          <w:b/>
          <w:color w:val="000000"/>
          <w:sz w:val="23"/>
          <w:szCs w:val="23"/>
        </w:rPr>
        <w:t>______________</w:t>
      </w:r>
      <w:r w:rsidR="00E95657" w:rsidRPr="003E0C65">
        <w:rPr>
          <w:b/>
          <w:color w:val="000000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3E0C65">
        <w:rPr>
          <w:b/>
          <w:color w:val="000000"/>
          <w:sz w:val="23"/>
          <w:szCs w:val="23"/>
        </w:rPr>
        <w:t xml:space="preserve"> </w:t>
      </w:r>
      <w:proofErr w:type="gramStart"/>
      <w:r w:rsidR="00E95657" w:rsidRPr="003E0C65">
        <w:rPr>
          <w:b/>
          <w:color w:val="000000"/>
          <w:sz w:val="23"/>
          <w:szCs w:val="23"/>
        </w:rPr>
        <w:t xml:space="preserve">жительства по адресу: </w:t>
      </w:r>
      <w:r w:rsidR="00084910" w:rsidRPr="003E0C65">
        <w:rPr>
          <w:b/>
          <w:color w:val="000000"/>
          <w:sz w:val="23"/>
          <w:szCs w:val="23"/>
        </w:rPr>
        <w:t>______________________________________________________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, паспорт: </w:t>
      </w:r>
      <w:r w:rsidR="00084910" w:rsidRPr="003E0C65">
        <w:rPr>
          <w:b/>
          <w:color w:val="000000"/>
          <w:sz w:val="23"/>
          <w:szCs w:val="23"/>
        </w:rPr>
        <w:t>____________________</w:t>
      </w:r>
      <w:r w:rsidR="00E95657" w:rsidRPr="003E0C65">
        <w:rPr>
          <w:b/>
          <w:color w:val="000000"/>
          <w:sz w:val="23"/>
          <w:szCs w:val="23"/>
        </w:rPr>
        <w:t xml:space="preserve"> выдан: </w:t>
      </w:r>
      <w:r w:rsidR="00084910" w:rsidRPr="003E0C65">
        <w:rPr>
          <w:b/>
          <w:color w:val="000000"/>
          <w:sz w:val="23"/>
          <w:szCs w:val="23"/>
        </w:rPr>
        <w:t>__________________________________________________________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, именуемый в дальнейшем «Арендатор», </w:t>
      </w:r>
      <w:r w:rsidR="002A32B5" w:rsidRPr="003E0C65">
        <w:rPr>
          <w:b/>
          <w:color w:val="000000"/>
          <w:sz w:val="23"/>
          <w:szCs w:val="23"/>
        </w:rPr>
        <w:fldChar w:fldCharType="end"/>
      </w:r>
      <w:r w:rsidRPr="003E0C65">
        <w:rPr>
          <w:b/>
          <w:bCs/>
          <w:color w:val="000000"/>
          <w:sz w:val="23"/>
          <w:szCs w:val="23"/>
        </w:rPr>
        <w:t xml:space="preserve"> </w:t>
      </w:r>
      <w:r w:rsidRPr="003E0C65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Pr="003E0C65">
        <w:rPr>
          <w:b/>
          <w:i/>
          <w:iCs/>
          <w:color w:val="000000"/>
          <w:sz w:val="23"/>
          <w:szCs w:val="23"/>
        </w:rPr>
        <w:t xml:space="preserve">договор </w:t>
      </w:r>
      <w:r w:rsidRPr="003E0C65">
        <w:rPr>
          <w:b/>
          <w:bCs/>
          <w:i/>
          <w:iCs/>
          <w:color w:val="000000"/>
          <w:sz w:val="23"/>
          <w:szCs w:val="23"/>
        </w:rPr>
        <w:t xml:space="preserve">о </w:t>
      </w:r>
      <w:r w:rsidRPr="003E0C65">
        <w:rPr>
          <w:b/>
          <w:i/>
          <w:iCs/>
          <w:color w:val="000000"/>
          <w:sz w:val="23"/>
          <w:szCs w:val="23"/>
        </w:rPr>
        <w:t>нижеследующем</w:t>
      </w:r>
      <w:r w:rsidRPr="003E0C65">
        <w:rPr>
          <w:i/>
          <w:iCs/>
          <w:color w:val="000000"/>
          <w:sz w:val="23"/>
          <w:szCs w:val="23"/>
        </w:rPr>
        <w:t>:</w:t>
      </w:r>
      <w:proofErr w:type="gramEnd"/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FB3D4F">
        <w:fldChar w:fldCharType="begin"/>
      </w:r>
      <w:r w:rsidR="00FB3D4F">
        <w:instrText>DOCVARIABLE "SP_FUNC:GetVivodOjectov(CO</w:instrText>
      </w:r>
      <w:r w:rsidR="00FB3D4F">
        <w:instrText xml:space="preserve">NTEXT)"  \* MERGEFORMAT </w:instrText>
      </w:r>
      <w:r w:rsidR="00FB3D4F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ориентиру:</w:t>
      </w:r>
      <w:r w:rsidR="00084910">
        <w:t>_________________________________________</w:t>
      </w:r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FB3D4F">
        <w:fldChar w:fldCharType="end"/>
      </w:r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FB3D4F">
        <w:fldChar w:fldCharType="begin"/>
      </w:r>
      <w:r w:rsidR="00FB3D4F">
        <w:instrText xml:space="preserve">DOCVARIABLE "SP_FUNC: GetObjectRegin (CONTEXT)" \* MERGEFORMAT </w:instrText>
      </w:r>
      <w:r w:rsidR="00FB3D4F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______________</w:t>
      </w:r>
      <w:r w:rsidR="00E95657">
        <w:t>г.  и Распоряжения ОМС  «Комитета по управлению имуществом Златоустовского городского округа» от</w:t>
      </w:r>
      <w:r w:rsidR="00084910">
        <w:t xml:space="preserve"> _________________г. № ______________</w:t>
      </w:r>
      <w:r w:rsidR="00E95657">
        <w:t xml:space="preserve"> «О проведен</w:t>
      </w:r>
      <w:proofErr w:type="gramStart"/>
      <w:r w:rsidR="00E95657">
        <w:t>ии ау</w:t>
      </w:r>
      <w:proofErr w:type="gramEnd"/>
      <w:r w:rsidR="00E95657">
        <w:t>кциона на право заключения договора аренды земельного участка»</w:t>
      </w:r>
      <w:r w:rsidR="00FB3D4F">
        <w:fldChar w:fldCharType="end"/>
      </w:r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>Размер ежегодной арендной платы за Объект определен по результатам аукциона и составляет</w:t>
      </w:r>
      <w:proofErr w:type="gramStart"/>
      <w:r w:rsidRPr="004F521B">
        <w:t xml:space="preserve">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proofErr w:type="gramEnd"/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7D5BCA88" w:rsidR="00193CC7" w:rsidRPr="003E0C65" w:rsidRDefault="00193CC7" w:rsidP="00830FCE">
      <w:pPr>
        <w:pStyle w:val="2"/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3E0C65"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3E0C65">
        <w:t>6</w:t>
      </w:r>
      <w:r w:rsidRPr="003E0C65">
        <w:t xml:space="preserve"> Договора</w:t>
      </w:r>
      <w:proofErr w:type="gramStart"/>
      <w:r w:rsidRPr="003E0C65">
        <w:t>.(</w:t>
      </w:r>
      <w:proofErr w:type="gramEnd"/>
      <w:r w:rsidRPr="003E0C65">
        <w:t>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3E0C65" w:rsidRDefault="00A407D6" w:rsidP="00830FCE">
      <w:pPr>
        <w:pStyle w:val="2"/>
      </w:pPr>
      <w:r w:rsidRPr="0045600C">
        <w:t xml:space="preserve">В </w:t>
      </w:r>
      <w:r w:rsidRPr="003E0C65">
        <w:t xml:space="preserve">целях </w:t>
      </w:r>
      <w:proofErr w:type="gramStart"/>
      <w:r w:rsidRPr="003E0C65">
        <w:t>контроля за</w:t>
      </w:r>
      <w:proofErr w:type="gramEnd"/>
      <w:r w:rsidRPr="003E0C65"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3E0C65" w:rsidRDefault="00A407D6" w:rsidP="00830FCE">
      <w:pPr>
        <w:pStyle w:val="2"/>
      </w:pPr>
      <w:r w:rsidRPr="003E0C65"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3E0C65" w:rsidRDefault="00A407D6" w:rsidP="00A407D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3E0C65">
        <w:rPr>
          <w:bCs/>
          <w:color w:val="000000"/>
          <w:sz w:val="24"/>
          <w:szCs w:val="24"/>
        </w:rPr>
        <w:t>3.2.</w:t>
      </w:r>
      <w:r w:rsidRPr="003E0C65">
        <w:rPr>
          <w:b/>
          <w:bCs/>
          <w:color w:val="000000"/>
          <w:sz w:val="24"/>
          <w:szCs w:val="24"/>
        </w:rPr>
        <w:t>Арендатор имеет право:</w:t>
      </w:r>
    </w:p>
    <w:p w14:paraId="051878CB" w14:textId="77777777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3E0C65">
        <w:rPr>
          <w:color w:val="000000"/>
          <w:sz w:val="24"/>
          <w:szCs w:val="24"/>
        </w:rPr>
        <w:t>.1.</w:t>
      </w:r>
      <w:r w:rsidRPr="003E0C65">
        <w:rPr>
          <w:color w:val="000000"/>
          <w:sz w:val="24"/>
          <w:szCs w:val="24"/>
        </w:rPr>
        <w:tab/>
      </w:r>
      <w:r w:rsidRPr="003E0C65">
        <w:rPr>
          <w:color w:val="000000"/>
          <w:sz w:val="22"/>
          <w:szCs w:val="22"/>
        </w:rPr>
        <w:t>Использовать Объект на условиях, установленных Договором.</w:t>
      </w:r>
    </w:p>
    <w:p w14:paraId="4DB9422C" w14:textId="36DFBE9C"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5033BD" w:rsidRPr="00CD512E"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В соответствии с дополнительным соглашением к договору аренды, составленном </w:t>
      </w:r>
      <w:proofErr w:type="gramStart"/>
      <w:r w:rsidRPr="004F521B">
        <w:t>в</w:t>
      </w:r>
      <w:proofErr w:type="gramEnd"/>
      <w:r w:rsidRPr="004F521B">
        <w:t xml:space="preserve"> письменном </w:t>
      </w:r>
      <w:proofErr w:type="gramStart"/>
      <w:r w:rsidRPr="004F521B">
        <w:t>виде</w:t>
      </w:r>
      <w:proofErr w:type="gramEnd"/>
      <w:r w:rsidRPr="004F521B">
        <w:t xml:space="preserve">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 xml:space="preserve">Использовать </w:t>
      </w:r>
      <w:r w:rsidR="00A407D6" w:rsidRPr="003E0C65"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3E0C65">
        <w:t xml:space="preserve"> </w:t>
      </w:r>
    </w:p>
    <w:p w14:paraId="5E806432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3E0C65">
        <w:t xml:space="preserve"> </w:t>
      </w:r>
    </w:p>
    <w:p w14:paraId="65B6ACBC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3E0C65">
        <w:t xml:space="preserve"> </w:t>
      </w:r>
    </w:p>
    <w:p w14:paraId="7A496F75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3E0C65">
        <w:t xml:space="preserve"> </w:t>
      </w:r>
    </w:p>
    <w:p w14:paraId="10D7DDB4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 xml:space="preserve">Не нарушать права других землепользователей и </w:t>
      </w:r>
      <w:proofErr w:type="spellStart"/>
      <w:r w:rsidRPr="003E0C65">
        <w:t>природопользователей</w:t>
      </w:r>
      <w:proofErr w:type="spellEnd"/>
      <w:r w:rsidRPr="003E0C65">
        <w:t>.</w:t>
      </w:r>
      <w:r w:rsidR="00AA66DC" w:rsidRPr="003E0C65">
        <w:t xml:space="preserve"> </w:t>
      </w:r>
    </w:p>
    <w:p w14:paraId="030C1BBD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3E0C65">
        <w:t xml:space="preserve"> </w:t>
      </w:r>
    </w:p>
    <w:p w14:paraId="22B2D3C3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 xml:space="preserve">Обеспечивать </w:t>
      </w:r>
      <w:r w:rsidR="00A407D6" w:rsidRPr="003E0C65"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3E0C65"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14:paraId="767D0F81" w14:textId="721E8033"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14:paraId="49D233E7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77777777" w:rsidR="00AA66DC" w:rsidRDefault="005033BD" w:rsidP="003D34E7">
      <w:pPr>
        <w:pStyle w:val="3"/>
        <w:numPr>
          <w:ilvl w:val="2"/>
          <w:numId w:val="29"/>
        </w:numPr>
        <w:ind w:left="567" w:hanging="425"/>
      </w:pPr>
      <w:r>
        <w:t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209B29DF" w:rsidR="00AA66DC" w:rsidRDefault="00AA66DC" w:rsidP="003D34E7">
      <w:pPr>
        <w:pStyle w:val="3"/>
        <w:ind w:left="567" w:hanging="425"/>
      </w:pPr>
      <w:r>
        <w:t xml:space="preserve">     4.2.1</w:t>
      </w:r>
      <w:r w:rsidR="00CD512E" w:rsidRPr="00D51A7B">
        <w:t>4</w:t>
      </w:r>
      <w:r>
        <w:t xml:space="preserve">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540D7FC" w:rsidR="00782D4F" w:rsidRPr="003E0C65" w:rsidRDefault="00AA66DC" w:rsidP="003D34E7">
      <w:pPr>
        <w:pStyle w:val="3"/>
        <w:ind w:left="567" w:hanging="425"/>
      </w:pPr>
      <w:r>
        <w:t xml:space="preserve">   4.2.1</w:t>
      </w:r>
      <w:r w:rsidR="00CD512E" w:rsidRPr="00D51A7B">
        <w:t>5</w:t>
      </w:r>
      <w:r w:rsidRPr="003E0C65">
        <w:t xml:space="preserve">. </w:t>
      </w:r>
      <w:r w:rsidR="00782D4F" w:rsidRPr="003E0C65">
        <w:t xml:space="preserve">В случае отчуждения (продажи, дарения, мены, передачи) </w:t>
      </w:r>
      <w:r w:rsidR="009E5744" w:rsidRPr="003E0C65">
        <w:t>объекта капитального строительства</w:t>
      </w:r>
      <w:r w:rsidR="00782D4F" w:rsidRPr="003E0C65">
        <w:t>, расположенного на арендуемом Объекте, другому юридическому или физическому лицу в срок не позднее 5</w:t>
      </w:r>
      <w:r w:rsidR="00084910" w:rsidRPr="003E0C65">
        <w:t xml:space="preserve"> </w:t>
      </w:r>
      <w:r w:rsidR="00752866" w:rsidRPr="003E0C65">
        <w:t>рабочих</w:t>
      </w:r>
      <w:r w:rsidR="00782D4F" w:rsidRPr="003E0C65">
        <w:t xml:space="preserve"> дней после государственной регистрации  сделки уведомить об этом Арендодателя</w:t>
      </w:r>
      <w:r w:rsidR="001C6F32" w:rsidRPr="003E0C65">
        <w:t xml:space="preserve"> путем предоставления копии договора купли-продажи. </w:t>
      </w:r>
      <w:proofErr w:type="gramStart"/>
      <w:r w:rsidR="001C6F32" w:rsidRPr="003E0C65">
        <w:t>Лицо</w:t>
      </w:r>
      <w:proofErr w:type="gramEnd"/>
      <w:r w:rsidR="001C6F32" w:rsidRPr="003E0C65">
        <w:t xml:space="preserve"> приобретшее строение обязано в срок не позднее 1</w:t>
      </w:r>
      <w:r w:rsidR="00752866" w:rsidRPr="003E0C65">
        <w:t>0</w:t>
      </w:r>
      <w:r w:rsidR="001C6F32" w:rsidRPr="003E0C65">
        <w:t xml:space="preserve"> </w:t>
      </w:r>
      <w:r w:rsidR="00752866" w:rsidRPr="003E0C65">
        <w:t>рабочих</w:t>
      </w:r>
      <w:r w:rsidR="001C6F32" w:rsidRPr="003E0C65">
        <w:t xml:space="preserve"> дней обратиться за оформлением прав на Объект.</w:t>
      </w:r>
    </w:p>
    <w:p w14:paraId="4ED2B35A" w14:textId="73C1AA0D" w:rsidR="00E52809" w:rsidRPr="003E0C65" w:rsidRDefault="00AA66DC" w:rsidP="003D34E7">
      <w:pPr>
        <w:pStyle w:val="3"/>
        <w:ind w:left="567" w:hanging="425"/>
      </w:pPr>
      <w:r w:rsidRPr="003E0C65">
        <w:t xml:space="preserve">   4.2.1</w:t>
      </w:r>
      <w:r w:rsidR="00CD512E" w:rsidRPr="003E0C65">
        <w:t>6</w:t>
      </w:r>
      <w:r w:rsidRPr="003E0C65">
        <w:t xml:space="preserve">. </w:t>
      </w:r>
      <w:r w:rsidR="00782D4F" w:rsidRPr="003E0C65">
        <w:t xml:space="preserve">Письменно </w:t>
      </w:r>
      <w:r w:rsidR="009E5744" w:rsidRPr="003E0C65"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4ED2B35B" w14:textId="77777777" w:rsidR="00E52809" w:rsidRPr="004F521B" w:rsidRDefault="00E52809" w:rsidP="004C281D">
      <w:pPr>
        <w:pStyle w:val="1"/>
      </w:pPr>
      <w:r w:rsidRPr="004F521B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Default="00E52809" w:rsidP="004C281D">
      <w:pPr>
        <w:pStyle w:val="1"/>
      </w:pPr>
      <w:r w:rsidRPr="004F521B">
        <w:t>ОСОБЫЕ УСЛОВИЯ</w:t>
      </w:r>
    </w:p>
    <w:p w14:paraId="7574E3B7" w14:textId="413981C7" w:rsidR="00AF4A71" w:rsidRPr="003E0C65" w:rsidRDefault="009029D6" w:rsidP="009029D6">
      <w:pPr>
        <w:pStyle w:val="2"/>
      </w:pPr>
      <w:r w:rsidRPr="003E0C65">
        <w:rPr>
          <w:b/>
        </w:rPr>
        <w:t>Арендатор не вправе</w:t>
      </w:r>
      <w:r w:rsidR="00AF4A71" w:rsidRPr="003E0C65"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3E0C65">
        <w:t>обязательствам</w:t>
      </w:r>
      <w:proofErr w:type="gramEnd"/>
      <w:r w:rsidR="00AF4A71" w:rsidRPr="003E0C65">
        <w:t xml:space="preserve"> возникшим из заключенного на торгах договора;</w:t>
      </w:r>
    </w:p>
    <w:p w14:paraId="5AF659D7" w14:textId="35055F78" w:rsidR="00AF4A71" w:rsidRPr="003E0C65" w:rsidRDefault="00AF4A71" w:rsidP="009029D6">
      <w:pPr>
        <w:pStyle w:val="2"/>
      </w:pPr>
      <w:r w:rsidRPr="003E0C65">
        <w:rPr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37E1672C" w14:textId="77777777" w:rsidR="00AF4A71" w:rsidRPr="003E0C65" w:rsidRDefault="00AF4A71" w:rsidP="00AF4A71">
      <w:pPr>
        <w:widowControl/>
        <w:ind w:left="426" w:hanging="426"/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247129F0" w:rsidR="006844BF" w:rsidRPr="003E0C65" w:rsidRDefault="006844BF" w:rsidP="00AF4A71">
      <w:pPr>
        <w:widowControl/>
        <w:ind w:left="426" w:hanging="426"/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4"/>
          <w:szCs w:val="24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762EF1A2" w14:textId="434A0CC7" w:rsidR="00D47E1D" w:rsidRDefault="00D51A7B" w:rsidP="00FB3D4F">
      <w:pPr>
        <w:widowControl/>
        <w:ind w:left="426" w:hanging="426"/>
        <w:jc w:val="both"/>
      </w:pPr>
      <w:r w:rsidRPr="003E0C65">
        <w:rPr>
          <w:b/>
          <w:color w:val="000000"/>
          <w:sz w:val="24"/>
          <w:szCs w:val="24"/>
        </w:rPr>
        <w:t>6.5.</w:t>
      </w:r>
      <w:r w:rsidRPr="00D51A7B">
        <w:rPr>
          <w:b/>
        </w:rPr>
        <w:t xml:space="preserve"> </w:t>
      </w:r>
      <w:r w:rsidRPr="00D51A7B">
        <w:rPr>
          <w:b/>
          <w:sz w:val="24"/>
          <w:szCs w:val="24"/>
        </w:rPr>
        <w:t>Обременение/ограничение прав на земельные участки:</w:t>
      </w:r>
      <w:r w:rsidR="00D47E1D">
        <w:t xml:space="preserve"> </w:t>
      </w:r>
    </w:p>
    <w:p w14:paraId="5CF8AF6C" w14:textId="47728F87" w:rsidR="00D47E1D" w:rsidRPr="009029D6" w:rsidRDefault="00FB3D4F" w:rsidP="00D47E1D">
      <w:pPr>
        <w:widowControl/>
        <w:ind w:left="426" w:hanging="426"/>
        <w:jc w:val="both"/>
      </w:pPr>
      <w:r>
        <w:t xml:space="preserve">          </w:t>
      </w:r>
      <w:bookmarkStart w:id="2" w:name="_GoBack"/>
      <w:bookmarkEnd w:id="2"/>
      <w:r w:rsidRPr="00FB3D4F">
        <w:t xml:space="preserve">В соответствии с письмом Управления экологии и природопользования   необходимо соблюдение водоохраной зоны р. </w:t>
      </w:r>
      <w:proofErr w:type="spellStart"/>
      <w:r w:rsidRPr="00FB3D4F">
        <w:t>Громатуха</w:t>
      </w:r>
      <w:proofErr w:type="spellEnd"/>
      <w:r w:rsidRPr="00FB3D4F">
        <w:t xml:space="preserve"> </w:t>
      </w:r>
      <w:proofErr w:type="gramStart"/>
      <w:r w:rsidRPr="00FB3D4F">
        <w:t xml:space="preserve">( </w:t>
      </w:r>
      <w:proofErr w:type="gramEnd"/>
      <w:r w:rsidRPr="00FB3D4F">
        <w:t>в соответствии с ст. 65  Водного Кодекса)</w:t>
      </w:r>
      <w:r w:rsidR="00D47E1D">
        <w:t xml:space="preserve">       </w:t>
      </w:r>
      <w:r w:rsidR="00D47E1D" w:rsidRPr="00D47E1D">
        <w:t xml:space="preserve">          </w:t>
      </w:r>
      <w:r w:rsidR="00D47E1D">
        <w:t xml:space="preserve">  </w:t>
      </w:r>
    </w:p>
    <w:p w14:paraId="4ED2B363" w14:textId="7E4591A1" w:rsidR="00E52809" w:rsidRPr="009029D6" w:rsidRDefault="00E52809" w:rsidP="004C281D">
      <w:pPr>
        <w:pStyle w:val="1"/>
      </w:pPr>
      <w:r w:rsidRPr="009029D6">
        <w:t>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lastRenderedPageBreak/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3E0C65" w:rsidRDefault="00026FBE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Досрочно в судебном </w:t>
      </w:r>
      <w:r w:rsidRPr="003E0C65">
        <w:t xml:space="preserve">порядке по требованию Арендатора в </w:t>
      </w:r>
      <w:r w:rsidR="00084910" w:rsidRPr="003E0C65">
        <w:t xml:space="preserve">соответствии со </w:t>
      </w:r>
      <w:r w:rsidRPr="003E0C65">
        <w:t>ст. 620 ГК РФ.</w:t>
      </w:r>
      <w:r w:rsidR="009029D6" w:rsidRPr="003E0C65">
        <w:t xml:space="preserve"> </w:t>
      </w:r>
    </w:p>
    <w:p w14:paraId="4BA0E07B" w14:textId="5360D18A" w:rsidR="007E19EB" w:rsidRPr="003E0C65" w:rsidRDefault="007C4EC2" w:rsidP="00B43455">
      <w:pPr>
        <w:pStyle w:val="2"/>
        <w:numPr>
          <w:ilvl w:val="2"/>
          <w:numId w:val="29"/>
        </w:numPr>
        <w:ind w:left="567" w:hanging="567"/>
      </w:pPr>
      <w:r w:rsidRPr="003E0C65">
        <w:t xml:space="preserve"> </w:t>
      </w:r>
      <w:r w:rsidR="004330BD" w:rsidRPr="003E0C65"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3E0C65">
        <w:t xml:space="preserve">установленным </w:t>
      </w:r>
      <w:proofErr w:type="spellStart"/>
      <w:r w:rsidR="00752866" w:rsidRPr="003E0C65">
        <w:t>п.п</w:t>
      </w:r>
      <w:proofErr w:type="spellEnd"/>
      <w:r w:rsidR="00752866" w:rsidRPr="003E0C65">
        <w:t>. 7.</w:t>
      </w:r>
      <w:r w:rsidR="00D03316" w:rsidRPr="003E0C65">
        <w:t>2</w:t>
      </w:r>
      <w:r w:rsidR="00752866" w:rsidRPr="003E0C65">
        <w:t xml:space="preserve">. - </w:t>
      </w:r>
      <w:r w:rsidR="007E19EB" w:rsidRPr="003E0C65">
        <w:t>7.</w:t>
      </w:r>
      <w:r w:rsidR="00D03316" w:rsidRPr="003E0C65">
        <w:t>4</w:t>
      </w:r>
      <w:r w:rsidR="007E19EB" w:rsidRPr="003E0C65">
        <w:t>.</w:t>
      </w:r>
      <w:r w:rsidRPr="003E0C65">
        <w:t xml:space="preserve"> Договора, Арендодатель должен известит</w:t>
      </w:r>
      <w:r w:rsidR="00752866" w:rsidRPr="003E0C65">
        <w:t>ь Арендатора не менее</w:t>
      </w:r>
      <w:proofErr w:type="gramStart"/>
      <w:r w:rsidR="00752866" w:rsidRPr="003E0C65">
        <w:t>,</w:t>
      </w:r>
      <w:proofErr w:type="gramEnd"/>
      <w:r w:rsidR="00752866" w:rsidRPr="003E0C65">
        <w:t xml:space="preserve"> чем за 10 рабочих</w:t>
      </w:r>
      <w:r w:rsidRPr="003E0C65"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Свидетельство о внесении в Единый государственный реестр юридических лиц, серия 74  №001017682, зарегистрировано Администрацией </w:t>
      </w:r>
      <w:proofErr w:type="spellStart"/>
      <w:r w:rsidRPr="004F521B">
        <w:rPr>
          <w:sz w:val="22"/>
          <w:szCs w:val="22"/>
        </w:rPr>
        <w:t>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>латоуста</w:t>
      </w:r>
      <w:proofErr w:type="spellEnd"/>
      <w:r w:rsidRPr="004F521B">
        <w:rPr>
          <w:sz w:val="22"/>
          <w:szCs w:val="22"/>
        </w:rPr>
        <w:t xml:space="preserve">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4AFCF8C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14:paraId="402851D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Получатель - УФК по Челябинской области</w:t>
      </w:r>
    </w:p>
    <w:p w14:paraId="65D99D05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(КУИ ЗГО)</w:t>
      </w:r>
    </w:p>
    <w:p w14:paraId="6869ADD1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ИНН 7404009308, КПП 740401001</w:t>
      </w:r>
    </w:p>
    <w:p w14:paraId="393E256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proofErr w:type="gramStart"/>
      <w:r w:rsidRPr="00CD512E">
        <w:rPr>
          <w:sz w:val="22"/>
          <w:szCs w:val="22"/>
        </w:rPr>
        <w:t>Р</w:t>
      </w:r>
      <w:proofErr w:type="gramEnd"/>
      <w:r w:rsidRPr="00CD512E">
        <w:rPr>
          <w:sz w:val="22"/>
          <w:szCs w:val="22"/>
        </w:rPr>
        <w:t>/счет  03100643000000016900,</w:t>
      </w:r>
    </w:p>
    <w:p w14:paraId="202EEC7E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Банк получателя – Отделение Челябинск Банка России/УФК по Челябинской области </w:t>
      </w:r>
      <w:proofErr w:type="spellStart"/>
      <w:r w:rsidRPr="00CD512E">
        <w:rPr>
          <w:sz w:val="22"/>
          <w:szCs w:val="22"/>
        </w:rPr>
        <w:t>г</w:t>
      </w:r>
      <w:proofErr w:type="gramStart"/>
      <w:r w:rsidRPr="00CD512E">
        <w:rPr>
          <w:sz w:val="22"/>
          <w:szCs w:val="22"/>
        </w:rPr>
        <w:t>.Ч</w:t>
      </w:r>
      <w:proofErr w:type="gramEnd"/>
      <w:r w:rsidRPr="00CD512E">
        <w:rPr>
          <w:sz w:val="22"/>
          <w:szCs w:val="22"/>
        </w:rPr>
        <w:t>елябинск</w:t>
      </w:r>
      <w:proofErr w:type="spellEnd"/>
    </w:p>
    <w:p w14:paraId="4333571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Номер счета банка получателя средств, </w:t>
      </w:r>
      <w:proofErr w:type="spellStart"/>
      <w:r w:rsidRPr="00CD512E">
        <w:rPr>
          <w:sz w:val="22"/>
          <w:szCs w:val="22"/>
        </w:rPr>
        <w:t>кор</w:t>
      </w:r>
      <w:proofErr w:type="gramStart"/>
      <w:r w:rsidRPr="00CD512E">
        <w:rPr>
          <w:sz w:val="22"/>
          <w:szCs w:val="22"/>
        </w:rPr>
        <w:t>.с</w:t>
      </w:r>
      <w:proofErr w:type="gramEnd"/>
      <w:r w:rsidRPr="00CD512E">
        <w:rPr>
          <w:sz w:val="22"/>
          <w:szCs w:val="22"/>
        </w:rPr>
        <w:t>чета</w:t>
      </w:r>
      <w:proofErr w:type="spellEnd"/>
      <w:r w:rsidRPr="00CD512E">
        <w:rPr>
          <w:sz w:val="22"/>
          <w:szCs w:val="22"/>
        </w:rPr>
        <w:t xml:space="preserve"> 40102810645370000062</w:t>
      </w:r>
    </w:p>
    <w:p w14:paraId="23A10BD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БИК 017501500</w:t>
      </w:r>
    </w:p>
    <w:p w14:paraId="744FDB9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КБК 118 1 11 050 1204 0000 120</w:t>
      </w:r>
    </w:p>
    <w:p w14:paraId="36A841AB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ОКТМО 75712000</w:t>
      </w:r>
    </w:p>
    <w:p w14:paraId="6FEC02BA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Назначение платежа: арендная плата за землю №__________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3E0C65" w:rsidRDefault="00E95657" w:rsidP="007B0077">
      <w:pPr>
        <w:jc w:val="both"/>
        <w:rPr>
          <w:color w:val="000000"/>
          <w:sz w:val="22"/>
          <w:szCs w:val="22"/>
        </w:rPr>
      </w:pPr>
      <w:r w:rsidRPr="003E0C65">
        <w:rPr>
          <w:color w:val="000000"/>
          <w:sz w:val="22"/>
          <w:szCs w:val="22"/>
        </w:rPr>
        <w:t xml:space="preserve">Заместитель </w:t>
      </w:r>
      <w:r w:rsidR="00035B49" w:rsidRPr="003E0C65">
        <w:rPr>
          <w:color w:val="000000"/>
          <w:sz w:val="22"/>
          <w:szCs w:val="22"/>
        </w:rPr>
        <w:fldChar w:fldCharType="begin"/>
      </w:r>
      <w:r w:rsidR="00035B49" w:rsidRPr="003E0C65">
        <w:rPr>
          <w:color w:val="000000"/>
          <w:sz w:val="22"/>
          <w:szCs w:val="22"/>
        </w:rPr>
        <w:instrText>DOCVARIABLE "SP_FUNC:</w:instrText>
      </w:r>
      <w:r w:rsidR="00035B49" w:rsidRPr="003E0C65">
        <w:rPr>
          <w:color w:val="000000"/>
        </w:rPr>
        <w:instrText xml:space="preserve"> </w:instrText>
      </w:r>
      <w:r w:rsidR="00035B49" w:rsidRPr="003E0C65">
        <w:rPr>
          <w:color w:val="000000"/>
          <w:sz w:val="22"/>
          <w:szCs w:val="22"/>
        </w:rPr>
        <w:instrText xml:space="preserve">GetPositionSignature (CONTEXT)" \* MERGEFORMAT </w:instrText>
      </w:r>
      <w:r w:rsidR="00035B49" w:rsidRPr="003E0C65">
        <w:rPr>
          <w:color w:val="000000"/>
          <w:sz w:val="22"/>
          <w:szCs w:val="22"/>
        </w:rPr>
        <w:fldChar w:fldCharType="separate"/>
      </w:r>
      <w:r w:rsidRPr="003E0C65">
        <w:rPr>
          <w:color w:val="000000"/>
          <w:sz w:val="22"/>
          <w:szCs w:val="22"/>
        </w:rPr>
        <w:t>руководителя</w:t>
      </w:r>
      <w:r w:rsidR="00035B49" w:rsidRPr="003E0C65">
        <w:rPr>
          <w:color w:val="000000"/>
          <w:sz w:val="22"/>
          <w:szCs w:val="22"/>
        </w:rPr>
        <w:fldChar w:fldCharType="end"/>
      </w:r>
      <w:r w:rsidRPr="003E0C65">
        <w:rPr>
          <w:color w:val="000000"/>
          <w:sz w:val="22"/>
          <w:szCs w:val="22"/>
        </w:rPr>
        <w:t>,</w:t>
      </w:r>
    </w:p>
    <w:p w14:paraId="4ED2B385" w14:textId="77777777" w:rsidR="007B0077" w:rsidRPr="003E0C65" w:rsidRDefault="00E95657" w:rsidP="007B0077">
      <w:pPr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2"/>
          <w:szCs w:val="22"/>
        </w:rPr>
        <w:t>начальник отдела земельных отношений</w:t>
      </w:r>
      <w:r w:rsidR="00AF4E62" w:rsidRPr="003E0C65">
        <w:rPr>
          <w:color w:val="000000"/>
          <w:sz w:val="24"/>
          <w:szCs w:val="24"/>
        </w:rPr>
        <w:t xml:space="preserve"> </w:t>
      </w:r>
      <w:r w:rsidR="007B0077" w:rsidRPr="003E0C65">
        <w:rPr>
          <w:color w:val="000000"/>
          <w:sz w:val="24"/>
          <w:szCs w:val="24"/>
        </w:rPr>
        <w:t>_____________________</w:t>
      </w:r>
      <w:r w:rsidR="00035B49" w:rsidRPr="003E0C65">
        <w:rPr>
          <w:color w:val="000000"/>
          <w:sz w:val="22"/>
          <w:szCs w:val="22"/>
        </w:rPr>
        <w:fldChar w:fldCharType="begin"/>
      </w:r>
      <w:r w:rsidR="00035B49" w:rsidRPr="003E0C65">
        <w:rPr>
          <w:color w:val="000000"/>
          <w:sz w:val="22"/>
          <w:szCs w:val="22"/>
        </w:rPr>
        <w:instrText>DOCVARIABLE "SP_FUNC:</w:instrText>
      </w:r>
      <w:r w:rsidR="00035B49" w:rsidRPr="003E0C65">
        <w:rPr>
          <w:color w:val="000000"/>
        </w:rPr>
        <w:instrText xml:space="preserve"> </w:instrText>
      </w:r>
      <w:r w:rsidR="00035B49" w:rsidRPr="003E0C65">
        <w:rPr>
          <w:color w:val="000000"/>
          <w:sz w:val="22"/>
          <w:szCs w:val="22"/>
        </w:rPr>
        <w:instrText xml:space="preserve">GetNameSignature (CONTEXT)" \* MERGEFORMAT </w:instrText>
      </w:r>
      <w:r w:rsidR="00035B49" w:rsidRPr="003E0C65">
        <w:rPr>
          <w:color w:val="000000"/>
          <w:sz w:val="22"/>
          <w:szCs w:val="22"/>
        </w:rPr>
        <w:fldChar w:fldCharType="separate"/>
      </w:r>
      <w:r w:rsidRPr="003E0C65">
        <w:rPr>
          <w:color w:val="000000"/>
          <w:sz w:val="22"/>
          <w:szCs w:val="22"/>
        </w:rPr>
        <w:t>Т.О. Курчатова</w:t>
      </w:r>
      <w:r w:rsidR="00035B49" w:rsidRPr="003E0C65">
        <w:rPr>
          <w:color w:val="000000"/>
          <w:sz w:val="22"/>
          <w:szCs w:val="22"/>
        </w:rPr>
        <w:fldChar w:fldCharType="end"/>
      </w:r>
    </w:p>
    <w:p w14:paraId="4ED2B386" w14:textId="77777777" w:rsidR="00035B49" w:rsidRPr="003E0C65" w:rsidRDefault="00035B49" w:rsidP="00035B49">
      <w:pPr>
        <w:jc w:val="both"/>
        <w:rPr>
          <w:color w:val="000000"/>
          <w:sz w:val="22"/>
          <w:szCs w:val="22"/>
        </w:rPr>
      </w:pPr>
      <w:r w:rsidRPr="003E0C65">
        <w:rPr>
          <w:color w:val="000000"/>
          <w:sz w:val="22"/>
          <w:szCs w:val="22"/>
        </w:rPr>
        <w:fldChar w:fldCharType="begin"/>
      </w:r>
      <w:r w:rsidRPr="003E0C65">
        <w:rPr>
          <w:color w:val="000000"/>
          <w:sz w:val="22"/>
          <w:szCs w:val="22"/>
        </w:rPr>
        <w:instrText>DOCVARIABLE "SP_FUNC:</w:instrText>
      </w:r>
      <w:r w:rsidRPr="003E0C65">
        <w:rPr>
          <w:color w:val="000000"/>
        </w:rPr>
        <w:instrText xml:space="preserve"> </w:instrText>
      </w:r>
      <w:r w:rsidRPr="003E0C65">
        <w:rPr>
          <w:color w:val="000000"/>
          <w:sz w:val="22"/>
          <w:szCs w:val="22"/>
        </w:rPr>
        <w:instrText xml:space="preserve">GetVicariousSignature (CONTEXT)" \* MERGEFORMAT </w:instrText>
      </w:r>
      <w:r w:rsidRPr="003E0C65">
        <w:rPr>
          <w:color w:val="000000"/>
          <w:sz w:val="22"/>
          <w:szCs w:val="22"/>
        </w:rPr>
        <w:fldChar w:fldCharType="separate"/>
      </w:r>
      <w:r w:rsidR="00E95657" w:rsidRPr="003E0C65">
        <w:rPr>
          <w:color w:val="000000"/>
          <w:sz w:val="22"/>
          <w:szCs w:val="22"/>
        </w:rPr>
        <w:t xml:space="preserve"> </w:t>
      </w:r>
      <w:r w:rsidRPr="003E0C65">
        <w:rPr>
          <w:color w:val="000000"/>
          <w:sz w:val="22"/>
          <w:szCs w:val="22"/>
        </w:rPr>
        <w:fldChar w:fldCharType="end"/>
      </w:r>
    </w:p>
    <w:p w14:paraId="4ED2B387" w14:textId="77777777" w:rsidR="00902EB5" w:rsidRPr="003E0C65" w:rsidRDefault="000F2364" w:rsidP="000F2364">
      <w:pPr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2"/>
          <w:szCs w:val="22"/>
        </w:rPr>
        <w:t xml:space="preserve">                </w:t>
      </w:r>
      <w:proofErr w:type="spellStart"/>
      <w:r w:rsidRPr="003E0C65">
        <w:rPr>
          <w:color w:val="000000"/>
          <w:sz w:val="22"/>
          <w:szCs w:val="22"/>
        </w:rPr>
        <w:t>м.п</w:t>
      </w:r>
      <w:proofErr w:type="spellEnd"/>
      <w:r w:rsidRPr="003E0C65">
        <w:rPr>
          <w:color w:val="000000"/>
          <w:sz w:val="22"/>
          <w:szCs w:val="22"/>
        </w:rPr>
        <w:t>.</w:t>
      </w:r>
    </w:p>
    <w:p w14:paraId="4ED2B388" w14:textId="77777777"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07BC2" w14:textId="77777777" w:rsidR="001357CF" w:rsidRDefault="001357CF">
      <w:r>
        <w:separator/>
      </w:r>
    </w:p>
  </w:endnote>
  <w:endnote w:type="continuationSeparator" w:id="0">
    <w:p w14:paraId="405DF24F" w14:textId="77777777" w:rsidR="001357CF" w:rsidRDefault="00135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041042" w14:textId="77777777" w:rsidR="001357CF" w:rsidRDefault="001357CF">
      <w:r>
        <w:separator/>
      </w:r>
    </w:p>
  </w:footnote>
  <w:footnote w:type="continuationSeparator" w:id="0">
    <w:p w14:paraId="036EA63A" w14:textId="77777777" w:rsidR="001357CF" w:rsidRDefault="001357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0A11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4BEE"/>
    <w:rsid w:val="00132825"/>
    <w:rsid w:val="0013433A"/>
    <w:rsid w:val="001357CF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0C65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47E1D"/>
    <w:rsid w:val="00D51A7B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5657"/>
    <w:rsid w:val="00EA4458"/>
    <w:rsid w:val="00EA6DC8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A6A9A"/>
    <w:rsid w:val="00FB3D4F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2322</Words>
  <Characters>13242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3</cp:revision>
  <cp:lastPrinted>2020-11-26T06:18:00Z</cp:lastPrinted>
  <dcterms:created xsi:type="dcterms:W3CDTF">2021-03-26T11:22:00Z</dcterms:created>
  <dcterms:modified xsi:type="dcterms:W3CDTF">2021-03-26T11:26:00Z</dcterms:modified>
</cp:coreProperties>
</file>